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2D068" w14:textId="3BFF2097" w:rsidR="008F7AAC" w:rsidRDefault="008F7AAC" w:rsidP="008F7AAC">
      <w:pPr>
        <w:pStyle w:val="NoSpacing"/>
      </w:pPr>
      <w:r>
        <w:rPr>
          <w:u w:val="single"/>
        </w:rPr>
        <w:t>William MILDENHALE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fl.1409)</w:t>
      </w:r>
    </w:p>
    <w:p w14:paraId="14F1E972" w14:textId="77777777" w:rsidR="008F7AAC" w:rsidRDefault="008F7AAC" w:rsidP="008F7AAC">
      <w:pPr>
        <w:pStyle w:val="NoSpacing"/>
      </w:pPr>
      <w:r>
        <w:t xml:space="preserve">Vicar of </w:t>
      </w:r>
      <w:proofErr w:type="spellStart"/>
      <w:r>
        <w:t>Bearsted</w:t>
      </w:r>
      <w:proofErr w:type="spellEnd"/>
      <w:r>
        <w:t>, Kent.</w:t>
      </w:r>
    </w:p>
    <w:p w14:paraId="1F956EB7" w14:textId="77777777" w:rsidR="008F7AAC" w:rsidRDefault="008F7AAC" w:rsidP="008F7AAC">
      <w:pPr>
        <w:pStyle w:val="NoSpacing"/>
      </w:pPr>
    </w:p>
    <w:p w14:paraId="42C53414" w14:textId="77777777" w:rsidR="008F7AAC" w:rsidRDefault="008F7AAC" w:rsidP="008F7AAC">
      <w:pPr>
        <w:pStyle w:val="NoSpacing"/>
      </w:pPr>
    </w:p>
    <w:p w14:paraId="226BB5B0" w14:textId="58B65E00" w:rsidR="008F7AAC" w:rsidRDefault="008F7AAC" w:rsidP="008F7AAC">
      <w:pPr>
        <w:pStyle w:val="NoSpacing"/>
      </w:pPr>
      <w:r>
        <w:tab/>
        <w:t>140</w:t>
      </w:r>
      <w:r>
        <w:t>9</w:t>
      </w:r>
      <w:r>
        <w:tab/>
        <w:t>He</w:t>
      </w:r>
      <w:r>
        <w:t xml:space="preserve"> was </w:t>
      </w:r>
      <w:r>
        <w:t>Vicar</w:t>
      </w:r>
      <w:r>
        <w:t xml:space="preserve"> for a short time</w:t>
      </w:r>
      <w:bookmarkStart w:id="0" w:name="_GoBack"/>
      <w:bookmarkEnd w:id="0"/>
    </w:p>
    <w:p w14:paraId="1925F349" w14:textId="77777777" w:rsidR="008F7AAC" w:rsidRDefault="008F7AAC" w:rsidP="008F7AAC">
      <w:pPr>
        <w:pStyle w:val="NoSpacing"/>
      </w:pPr>
      <w:r>
        <w:tab/>
      </w:r>
      <w:r>
        <w:tab/>
        <w:t>(</w:t>
      </w:r>
      <w:hyperlink r:id="rId6" w:history="1">
        <w:r w:rsidRPr="0036031A">
          <w:rPr>
            <w:rStyle w:val="Hyperlink"/>
          </w:rPr>
          <w:t>www.holycrosschurch.co.uk</w:t>
        </w:r>
      </w:hyperlink>
      <w:r>
        <w:t>)</w:t>
      </w:r>
    </w:p>
    <w:p w14:paraId="5FF302E5" w14:textId="77777777" w:rsidR="008F7AAC" w:rsidRDefault="008F7AAC" w:rsidP="008F7AAC">
      <w:pPr>
        <w:pStyle w:val="NoSpacing"/>
      </w:pPr>
    </w:p>
    <w:p w14:paraId="08C3010F" w14:textId="77777777" w:rsidR="008F7AAC" w:rsidRDefault="008F7AAC" w:rsidP="008F7AAC">
      <w:pPr>
        <w:pStyle w:val="NoSpacing"/>
      </w:pPr>
    </w:p>
    <w:p w14:paraId="3C0C4536" w14:textId="77777777" w:rsidR="008F7AAC" w:rsidRPr="00976D6D" w:rsidRDefault="008F7AAC" w:rsidP="008F7AAC">
      <w:pPr>
        <w:pStyle w:val="NoSpacing"/>
      </w:pPr>
      <w:r>
        <w:t>14 March 2019</w:t>
      </w:r>
    </w:p>
    <w:p w14:paraId="1AD8049B" w14:textId="547E2734" w:rsidR="006B2F86" w:rsidRPr="008F7AAC" w:rsidRDefault="008F7AAC" w:rsidP="00E71FC3">
      <w:pPr>
        <w:pStyle w:val="NoSpacing"/>
      </w:pPr>
    </w:p>
    <w:sectPr w:rsidR="006B2F86" w:rsidRPr="008F7AA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D21C6" w14:textId="77777777" w:rsidR="008F7AAC" w:rsidRDefault="008F7AAC" w:rsidP="00E71FC3">
      <w:pPr>
        <w:spacing w:after="0" w:line="240" w:lineRule="auto"/>
      </w:pPr>
      <w:r>
        <w:separator/>
      </w:r>
    </w:p>
  </w:endnote>
  <w:endnote w:type="continuationSeparator" w:id="0">
    <w:p w14:paraId="77459CCE" w14:textId="77777777" w:rsidR="008F7AAC" w:rsidRDefault="008F7A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F4D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D3C32" w14:textId="77777777" w:rsidR="008F7AAC" w:rsidRDefault="008F7AAC" w:rsidP="00E71FC3">
      <w:pPr>
        <w:spacing w:after="0" w:line="240" w:lineRule="auto"/>
      </w:pPr>
      <w:r>
        <w:separator/>
      </w:r>
    </w:p>
  </w:footnote>
  <w:footnote w:type="continuationSeparator" w:id="0">
    <w:p w14:paraId="20D3DB5B" w14:textId="77777777" w:rsidR="008F7AAC" w:rsidRDefault="008F7A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AAC"/>
    <w:rsid w:val="001A7C09"/>
    <w:rsid w:val="00577BD5"/>
    <w:rsid w:val="00656CBA"/>
    <w:rsid w:val="006A1F77"/>
    <w:rsid w:val="00733BE7"/>
    <w:rsid w:val="008F7AA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FB17F"/>
  <w15:chartTrackingRefBased/>
  <w15:docId w15:val="{8777340F-88FE-4525-BCDC-BC5A02B7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F7A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olycrosschurch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2019-03-14T20:23:00Z</dcterms:created>
  <dcterms:modified xsi:type="dcterms:W3CDTF">2019-03-14T20:24:00Z</dcterms:modified>
</cp:coreProperties>
</file>